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5BD" w:rsidRDefault="00C705BD" w:rsidP="00FA360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C705BD" w:rsidRDefault="00C705BD" w:rsidP="00FA3609">
      <w:pPr>
        <w:jc w:val="right"/>
        <w:rPr>
          <w:sz w:val="28"/>
          <w:szCs w:val="28"/>
        </w:rPr>
      </w:pPr>
    </w:p>
    <w:p w:rsidR="00C705BD" w:rsidRPr="00434543" w:rsidRDefault="00C705BD" w:rsidP="00FA3609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3pt" o:ole="" fillcolor="window">
            <v:imagedata r:id="rId5" o:title=""/>
          </v:shape>
          <o:OLEObject Type="Embed" ProgID="Paint.Picture" ShapeID="_x0000_i1025" DrawAspect="Content" ObjectID="_1642249168" r:id="rId6"/>
        </w:object>
      </w:r>
    </w:p>
    <w:p w:rsidR="00C705BD" w:rsidRPr="00434543" w:rsidRDefault="00C705BD" w:rsidP="00FA3609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C705BD" w:rsidRPr="00434543" w:rsidRDefault="00C705BD" w:rsidP="00FA3609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C705BD" w:rsidRPr="00434543" w:rsidRDefault="00C705BD" w:rsidP="00FA3609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C705BD" w:rsidRPr="00434543" w:rsidRDefault="00C705BD" w:rsidP="00FA3609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C705BD" w:rsidRPr="00434543" w:rsidRDefault="00C705BD" w:rsidP="00FA360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C705BD" w:rsidRPr="00434543" w:rsidRDefault="00C705BD" w:rsidP="00FA3609">
      <w:pPr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p w:rsidR="00C705BD" w:rsidRDefault="00C705BD" w:rsidP="00FA3609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C705BD" w:rsidRDefault="00C705BD" w:rsidP="00FA3609"/>
    <w:p w:rsidR="00C705BD" w:rsidRPr="00FA3609" w:rsidRDefault="00C705BD" w:rsidP="00FA3609"/>
    <w:p w:rsidR="00C705BD" w:rsidRPr="00434543" w:rsidRDefault="00C705BD" w:rsidP="00FA3609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 2020 року</w:t>
      </w:r>
      <w:r w:rsidRPr="00434543">
        <w:rPr>
          <w:sz w:val="28"/>
          <w:szCs w:val="28"/>
        </w:rPr>
        <w:t xml:space="preserve">                                                                                  №</w:t>
      </w:r>
      <w:r>
        <w:rPr>
          <w:sz w:val="28"/>
          <w:szCs w:val="28"/>
          <w:u w:val="single"/>
        </w:rPr>
        <w:t xml:space="preserve">   </w:t>
      </w:r>
      <w:r w:rsidRPr="00434543">
        <w:rPr>
          <w:sz w:val="28"/>
          <w:szCs w:val="28"/>
          <w:u w:val="single"/>
        </w:rPr>
        <w:t xml:space="preserve"> </w:t>
      </w:r>
    </w:p>
    <w:p w:rsidR="00C705BD" w:rsidRPr="002C32E5" w:rsidRDefault="00C705BD" w:rsidP="00FA3609">
      <w:pPr>
        <w:pStyle w:val="BodyText"/>
        <w:jc w:val="both"/>
        <w:rPr>
          <w:u w:val="single"/>
        </w:rPr>
      </w:pPr>
    </w:p>
    <w:p w:rsidR="00C705BD" w:rsidRDefault="00C705BD" w:rsidP="00FA3609">
      <w:pPr>
        <w:jc w:val="both"/>
        <w:rPr>
          <w:b/>
          <w:bCs/>
          <w:sz w:val="28"/>
          <w:szCs w:val="20"/>
        </w:rPr>
      </w:pPr>
    </w:p>
    <w:p w:rsidR="00C705BD" w:rsidRPr="00235579" w:rsidRDefault="00C705BD" w:rsidP="00FA3609">
      <w:pPr>
        <w:spacing w:after="160" w:line="259" w:lineRule="auto"/>
        <w:jc w:val="both"/>
        <w:rPr>
          <w:sz w:val="28"/>
          <w:szCs w:val="28"/>
        </w:rPr>
      </w:pPr>
      <w:r w:rsidRPr="00235579">
        <w:rPr>
          <w:sz w:val="28"/>
          <w:szCs w:val="28"/>
        </w:rPr>
        <w:t>Про Програм</w:t>
      </w:r>
      <w:r>
        <w:rPr>
          <w:sz w:val="28"/>
          <w:szCs w:val="28"/>
        </w:rPr>
        <w:t>у</w:t>
      </w:r>
      <w:r w:rsidRPr="00235579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235579">
        <w:rPr>
          <w:sz w:val="28"/>
          <w:szCs w:val="28"/>
        </w:rPr>
        <w:t>інансової підтримки комунальних підприємств Пологі</w:t>
      </w:r>
      <w:r>
        <w:rPr>
          <w:sz w:val="28"/>
          <w:szCs w:val="28"/>
        </w:rPr>
        <w:t>в</w:t>
      </w:r>
      <w:r w:rsidRPr="00235579">
        <w:rPr>
          <w:sz w:val="28"/>
          <w:szCs w:val="28"/>
        </w:rPr>
        <w:t xml:space="preserve">ської </w:t>
      </w:r>
      <w:r>
        <w:rPr>
          <w:sz w:val="28"/>
          <w:szCs w:val="28"/>
        </w:rPr>
        <w:t>районної ради Запорізької області на 2020 рік</w:t>
      </w:r>
    </w:p>
    <w:p w:rsidR="00C705BD" w:rsidRDefault="00C705BD" w:rsidP="00FA3609">
      <w:pPr>
        <w:jc w:val="both"/>
        <w:rPr>
          <w:b/>
          <w:bCs/>
          <w:sz w:val="28"/>
          <w:szCs w:val="20"/>
        </w:rPr>
      </w:pPr>
    </w:p>
    <w:p w:rsidR="00C705BD" w:rsidRDefault="00C705BD" w:rsidP="00FA3609">
      <w:pPr>
        <w:jc w:val="both"/>
        <w:rPr>
          <w:b/>
          <w:bCs/>
          <w:sz w:val="28"/>
          <w:szCs w:val="20"/>
        </w:rPr>
      </w:pPr>
    </w:p>
    <w:p w:rsidR="00C705BD" w:rsidRDefault="00C705BD" w:rsidP="00FA3609">
      <w:pPr>
        <w:jc w:val="both"/>
        <w:rPr>
          <w:sz w:val="28"/>
          <w:szCs w:val="22"/>
        </w:rPr>
      </w:pPr>
      <w:r>
        <w:rPr>
          <w:sz w:val="28"/>
          <w:szCs w:val="28"/>
        </w:rPr>
        <w:t xml:space="preserve">        Розглянувши </w:t>
      </w:r>
      <w:r w:rsidRPr="00235579">
        <w:rPr>
          <w:sz w:val="28"/>
          <w:szCs w:val="28"/>
        </w:rPr>
        <w:t>звернен</w:t>
      </w:r>
      <w:r>
        <w:rPr>
          <w:sz w:val="28"/>
          <w:szCs w:val="28"/>
        </w:rPr>
        <w:t>ня  КП «Центральна районна аптека № 39</w:t>
      </w:r>
      <w:r w:rsidRPr="00235579">
        <w:rPr>
          <w:sz w:val="28"/>
          <w:szCs w:val="28"/>
        </w:rPr>
        <w:t>» Пологівської р</w:t>
      </w:r>
      <w:r>
        <w:rPr>
          <w:sz w:val="28"/>
          <w:szCs w:val="28"/>
        </w:rPr>
        <w:t xml:space="preserve">айонної ради </w:t>
      </w:r>
      <w:r w:rsidRPr="00235579">
        <w:rPr>
          <w:sz w:val="28"/>
          <w:szCs w:val="28"/>
        </w:rPr>
        <w:t xml:space="preserve"> </w:t>
      </w:r>
      <w:r>
        <w:rPr>
          <w:sz w:val="28"/>
          <w:szCs w:val="28"/>
        </w:rPr>
        <w:t>про надання фінансової підтримки, керуючись статтею 91 Бюджетного кодексу України, Законом України «Про місцеве самоврядування в Україні», Пологівська  районна рада Запорізької області</w:t>
      </w:r>
    </w:p>
    <w:p w:rsidR="00C705BD" w:rsidRPr="00235579" w:rsidRDefault="00C705BD" w:rsidP="00FA3609">
      <w:pPr>
        <w:pStyle w:val="PlainText"/>
        <w:jc w:val="both"/>
        <w:rPr>
          <w:rFonts w:ascii="Times New Roman" w:eastAsia="MS Mincho" w:hAnsi="Times New Roman" w:cs="Times New Roman"/>
          <w:sz w:val="24"/>
          <w:szCs w:val="24"/>
          <w:lang w:val="uk-UA"/>
        </w:rPr>
      </w:pPr>
      <w:r w:rsidRPr="00235579">
        <w:rPr>
          <w:rFonts w:ascii="Times New Roman" w:eastAsia="MS Mincho" w:hAnsi="Times New Roman" w:cs="Times New Roman"/>
          <w:sz w:val="24"/>
          <w:szCs w:val="24"/>
          <w:lang w:val="uk-UA"/>
        </w:rPr>
        <w:t>В И Р I Ш И Л А:</w:t>
      </w:r>
    </w:p>
    <w:p w:rsidR="00C705BD" w:rsidRDefault="00C705BD" w:rsidP="00FA3609">
      <w:pPr>
        <w:tabs>
          <w:tab w:val="left" w:pos="900"/>
        </w:tabs>
        <w:jc w:val="both"/>
        <w:rPr>
          <w:sz w:val="16"/>
          <w:szCs w:val="16"/>
        </w:rPr>
      </w:pPr>
    </w:p>
    <w:p w:rsidR="00C705BD" w:rsidRDefault="00C705BD" w:rsidP="00FA3609">
      <w:pPr>
        <w:pStyle w:val="ListParagraph"/>
        <w:numPr>
          <w:ilvl w:val="0"/>
          <w:numId w:val="1"/>
        </w:numPr>
        <w:tabs>
          <w:tab w:val="num" w:pos="0"/>
          <w:tab w:val="left" w:pos="720"/>
          <w:tab w:val="left" w:pos="1080"/>
          <w:tab w:val="num" w:pos="2160"/>
        </w:tabs>
        <w:ind w:left="0" w:firstLine="720"/>
        <w:jc w:val="both"/>
        <w:rPr>
          <w:szCs w:val="28"/>
        </w:rPr>
      </w:pPr>
      <w:r>
        <w:rPr>
          <w:szCs w:val="28"/>
        </w:rPr>
        <w:t>Затвердити Програму ф</w:t>
      </w:r>
      <w:r w:rsidRPr="00235579">
        <w:rPr>
          <w:szCs w:val="28"/>
        </w:rPr>
        <w:t xml:space="preserve">інансової підтримки комунальних підприємств Пологівської </w:t>
      </w:r>
      <w:r>
        <w:rPr>
          <w:szCs w:val="28"/>
        </w:rPr>
        <w:t>районної ради Запорізької області  на 2020 рік, що додається.</w:t>
      </w:r>
    </w:p>
    <w:p w:rsidR="00C705BD" w:rsidRDefault="00C705BD" w:rsidP="00FA3609">
      <w:pPr>
        <w:pStyle w:val="ListParagraph"/>
        <w:tabs>
          <w:tab w:val="left" w:pos="720"/>
          <w:tab w:val="left" w:pos="1080"/>
        </w:tabs>
        <w:ind w:left="0" w:firstLine="720"/>
        <w:jc w:val="both"/>
        <w:rPr>
          <w:sz w:val="16"/>
          <w:szCs w:val="16"/>
        </w:rPr>
      </w:pPr>
    </w:p>
    <w:p w:rsidR="00C705BD" w:rsidRDefault="00C705BD" w:rsidP="00FA3609">
      <w:pPr>
        <w:ind w:firstLine="708"/>
        <w:jc w:val="both"/>
        <w:rPr>
          <w:sz w:val="28"/>
          <w:szCs w:val="28"/>
        </w:rPr>
      </w:pPr>
      <w:r w:rsidRPr="00235579">
        <w:rPr>
          <w:sz w:val="28"/>
          <w:szCs w:val="28"/>
        </w:rPr>
        <w:t>2.</w:t>
      </w:r>
      <w:r w:rsidRPr="0094350E">
        <w:rPr>
          <w:sz w:val="28"/>
          <w:szCs w:val="28"/>
        </w:rPr>
        <w:t xml:space="preserve">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Pr="0094350E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C705BD" w:rsidRPr="007B0F25" w:rsidRDefault="00C705BD" w:rsidP="00FA3609">
      <w:pPr>
        <w:spacing w:line="240" w:lineRule="atLeast"/>
        <w:rPr>
          <w:sz w:val="28"/>
          <w:szCs w:val="28"/>
        </w:rPr>
      </w:pPr>
    </w:p>
    <w:p w:rsidR="00C705BD" w:rsidRPr="007B0F25" w:rsidRDefault="00C705BD" w:rsidP="00FA3609">
      <w:pPr>
        <w:spacing w:line="240" w:lineRule="atLeast"/>
        <w:rPr>
          <w:sz w:val="22"/>
          <w:szCs w:val="22"/>
        </w:rPr>
      </w:pPr>
    </w:p>
    <w:p w:rsidR="00C705BD" w:rsidRPr="007B0F25" w:rsidRDefault="00C705BD" w:rsidP="00FA3609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7B0F25">
        <w:rPr>
          <w:sz w:val="22"/>
          <w:szCs w:val="22"/>
        </w:rPr>
        <w:t>кт рішення підготовлений</w:t>
      </w:r>
    </w:p>
    <w:p w:rsidR="00C705BD" w:rsidRPr="007B0F25" w:rsidRDefault="00C705BD" w:rsidP="00FA360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C705BD" w:rsidRPr="007B0F25" w:rsidRDefault="00C705BD" w:rsidP="00FA360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C705BD" w:rsidRPr="007B0F25" w:rsidRDefault="00C705BD" w:rsidP="00FA360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C705BD" w:rsidRPr="001E0BC1" w:rsidRDefault="00C705BD" w:rsidP="00FA360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C705BD" w:rsidRDefault="00C705BD" w:rsidP="00FA3609">
      <w:pPr>
        <w:jc w:val="both"/>
      </w:pPr>
    </w:p>
    <w:p w:rsidR="00C705BD" w:rsidRDefault="00C705BD" w:rsidP="00FA3609">
      <w:pPr>
        <w:jc w:val="both"/>
      </w:pPr>
    </w:p>
    <w:p w:rsidR="00C705BD" w:rsidRDefault="00C705BD" w:rsidP="00FA3609">
      <w:pPr>
        <w:jc w:val="both"/>
      </w:pPr>
    </w:p>
    <w:p w:rsidR="00C705BD" w:rsidRDefault="00C705BD" w:rsidP="00FA3609">
      <w:pPr>
        <w:tabs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ЗАТВЕРДЖЕНО</w:t>
      </w:r>
    </w:p>
    <w:p w:rsidR="00C705BD" w:rsidRDefault="00C705BD" w:rsidP="00FA3609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рішення  районної ради </w:t>
      </w:r>
    </w:p>
    <w:p w:rsidR="00C705BD" w:rsidRDefault="00C705BD" w:rsidP="00FA3609">
      <w:pPr>
        <w:tabs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від __________№ ____</w:t>
      </w: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ПРОГРАМА</w:t>
      </w:r>
    </w:p>
    <w:p w:rsidR="00C705BD" w:rsidRDefault="00C705BD" w:rsidP="00FA3609">
      <w:pPr>
        <w:jc w:val="center"/>
        <w:rPr>
          <w:szCs w:val="28"/>
        </w:rPr>
      </w:pPr>
      <w:r w:rsidRPr="00011586">
        <w:rPr>
          <w:sz w:val="28"/>
          <w:szCs w:val="28"/>
        </w:rPr>
        <w:t>ф</w:t>
      </w:r>
      <w:r w:rsidRPr="00235579">
        <w:rPr>
          <w:sz w:val="28"/>
          <w:szCs w:val="28"/>
        </w:rPr>
        <w:t xml:space="preserve">інансової підтримки комунальних підприємств Пологівської </w:t>
      </w:r>
      <w:r>
        <w:rPr>
          <w:sz w:val="28"/>
          <w:szCs w:val="28"/>
        </w:rPr>
        <w:t>районної ради Запорізької області  на 2020 рік</w:t>
      </w:r>
      <w:r>
        <w:rPr>
          <w:szCs w:val="28"/>
        </w:rPr>
        <w:t xml:space="preserve"> </w:t>
      </w:r>
    </w:p>
    <w:p w:rsidR="00C705BD" w:rsidRDefault="00C705BD" w:rsidP="00FA3609">
      <w:pPr>
        <w:jc w:val="both"/>
        <w:rPr>
          <w:szCs w:val="28"/>
        </w:rPr>
      </w:pPr>
    </w:p>
    <w:p w:rsidR="00C705BD" w:rsidRDefault="00C705BD" w:rsidP="00FA3609">
      <w:pPr>
        <w:jc w:val="both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</w:t>
      </w:r>
    </w:p>
    <w:p w:rsidR="00C705BD" w:rsidRDefault="00C705BD" w:rsidP="00FA3609">
      <w:pPr>
        <w:jc w:val="center"/>
        <w:rPr>
          <w:b/>
          <w:sz w:val="32"/>
          <w:szCs w:val="32"/>
        </w:rPr>
      </w:pPr>
    </w:p>
    <w:p w:rsidR="00C705BD" w:rsidRDefault="00C705BD" w:rsidP="00FA3609">
      <w:pPr>
        <w:jc w:val="center"/>
        <w:rPr>
          <w:b/>
          <w:sz w:val="32"/>
          <w:szCs w:val="32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 Пологи</w:t>
      </w:r>
    </w:p>
    <w:p w:rsidR="00C705BD" w:rsidRDefault="00C705BD" w:rsidP="00FA3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 рік</w:t>
      </w:r>
    </w:p>
    <w:p w:rsidR="00C705BD" w:rsidRDefault="00C705BD" w:rsidP="00FA3609">
      <w:pPr>
        <w:jc w:val="both"/>
        <w:rPr>
          <w:b/>
          <w:sz w:val="28"/>
          <w:szCs w:val="28"/>
        </w:rPr>
      </w:pPr>
    </w:p>
    <w:p w:rsidR="00C705BD" w:rsidRDefault="00C705BD" w:rsidP="00FA3609">
      <w:pPr>
        <w:jc w:val="both"/>
        <w:rPr>
          <w:b/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1.Загальні положення.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705BD" w:rsidRDefault="00C705BD" w:rsidP="00FA3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Програма</w:t>
      </w:r>
      <w:r w:rsidRPr="00235579">
        <w:rPr>
          <w:sz w:val="28"/>
          <w:szCs w:val="28"/>
        </w:rPr>
        <w:t xml:space="preserve"> фінансової підтримки комунальних підприємств Пологівської </w:t>
      </w:r>
      <w:r>
        <w:rPr>
          <w:sz w:val="28"/>
          <w:szCs w:val="28"/>
        </w:rPr>
        <w:t>районної ради Запорізької області на 2020</w:t>
      </w:r>
      <w:r w:rsidRPr="00941A42">
        <w:rPr>
          <w:sz w:val="28"/>
          <w:szCs w:val="28"/>
        </w:rPr>
        <w:t xml:space="preserve"> р</w:t>
      </w:r>
      <w:r>
        <w:rPr>
          <w:sz w:val="28"/>
          <w:szCs w:val="28"/>
        </w:rPr>
        <w:t>ік (далі – Програма), розроблена відповідно до Закону України «Про місцеве самоврядування в Україні», Господарського кодексу України та Бюджетного кодексу України.</w:t>
      </w:r>
    </w:p>
    <w:p w:rsidR="00C705BD" w:rsidRDefault="00C705BD" w:rsidP="00FA3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Комунальне підприємство « Центральна районна аптека №39» Пологівської районної  є  медичним закладом, створене відповідно до рішення Пологівської районної ради Запорізької області. </w:t>
      </w:r>
    </w:p>
    <w:p w:rsidR="00C705BD" w:rsidRDefault="00C705BD" w:rsidP="00FA3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КП «Центральна районна аптека №39»  здійснює реалізацію лікарських засобів в роздрібній торгівлі.  У зв’язку із значним  збільшенням приватних аптек  на підприємстві склалася складна фінансова ситуація.</w:t>
      </w:r>
    </w:p>
    <w:p w:rsidR="00C705BD" w:rsidRDefault="00C705BD" w:rsidP="00FA360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Рішенням районної ради від 13.06.2019 року № 21 «</w:t>
      </w:r>
      <w:r>
        <w:rPr>
          <w:color w:val="000000"/>
          <w:sz w:val="28"/>
          <w:szCs w:val="28"/>
          <w:shd w:val="clear" w:color="auto" w:fill="FFFFFF"/>
        </w:rPr>
        <w:t>Про припинення</w:t>
      </w:r>
      <w:r>
        <w:rPr>
          <w:color w:val="000000"/>
          <w:sz w:val="28"/>
          <w:szCs w:val="28"/>
        </w:rPr>
        <w:t xml:space="preserve"> комунального підприємства «</w:t>
      </w:r>
      <w:r>
        <w:rPr>
          <w:sz w:val="28"/>
          <w:szCs w:val="28"/>
        </w:rPr>
        <w:t>Центральна районна аптека №39</w:t>
      </w:r>
      <w:r>
        <w:rPr>
          <w:color w:val="000000"/>
          <w:sz w:val="28"/>
          <w:szCs w:val="28"/>
        </w:rPr>
        <w:t xml:space="preserve">» Пологівської районної ради </w:t>
      </w:r>
      <w:r>
        <w:rPr>
          <w:color w:val="000000"/>
          <w:sz w:val="28"/>
          <w:szCs w:val="28"/>
          <w:shd w:val="clear" w:color="auto" w:fill="FFFFFF"/>
        </w:rPr>
        <w:t>шляхом ліквідації» на підприємстві розпочато процедуру ліквідації. У зв’язку з проведенням процедури ліквідації підприємства виникли питання для вирішення яких необхідно надати з місцевого бюджету фінансову підтримку згідно переліку Заходів.</w:t>
      </w:r>
    </w:p>
    <w:p w:rsidR="00C705BD" w:rsidRDefault="00C705BD" w:rsidP="00FA3609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705BD" w:rsidRDefault="00C705BD" w:rsidP="00FA3609">
      <w:pPr>
        <w:pStyle w:val="ListParagraph"/>
        <w:numPr>
          <w:ilvl w:val="0"/>
          <w:numId w:val="1"/>
        </w:numPr>
        <w:tabs>
          <w:tab w:val="clear" w:pos="4320"/>
          <w:tab w:val="num" w:pos="1701"/>
        </w:tabs>
        <w:ind w:hanging="2902"/>
        <w:jc w:val="center"/>
        <w:rPr>
          <w:b/>
          <w:color w:val="000000"/>
          <w:szCs w:val="28"/>
          <w:shd w:val="clear" w:color="auto" w:fill="FFFFFF"/>
        </w:rPr>
      </w:pPr>
      <w:r w:rsidRPr="00080BD8">
        <w:rPr>
          <w:b/>
          <w:color w:val="000000"/>
          <w:szCs w:val="28"/>
          <w:shd w:val="clear" w:color="auto" w:fill="FFFFFF"/>
        </w:rPr>
        <w:t>Визначення мети Програми</w:t>
      </w:r>
    </w:p>
    <w:p w:rsidR="00C705BD" w:rsidRPr="00080BD8" w:rsidRDefault="00C705BD" w:rsidP="00FA3609">
      <w:pPr>
        <w:rPr>
          <w:b/>
          <w:color w:val="000000"/>
          <w:sz w:val="28"/>
          <w:szCs w:val="28"/>
          <w:shd w:val="clear" w:color="auto" w:fill="FFFFFF"/>
        </w:rPr>
      </w:pPr>
    </w:p>
    <w:p w:rsidR="00C705BD" w:rsidRDefault="00C705BD" w:rsidP="00FA360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80BD8">
        <w:rPr>
          <w:color w:val="000000"/>
          <w:sz w:val="28"/>
          <w:szCs w:val="28"/>
          <w:shd w:val="clear" w:color="auto" w:fill="FFFFFF"/>
        </w:rPr>
        <w:t xml:space="preserve">Основною </w:t>
      </w:r>
      <w:r>
        <w:rPr>
          <w:color w:val="000000"/>
          <w:sz w:val="28"/>
          <w:szCs w:val="28"/>
          <w:shd w:val="clear" w:color="auto" w:fill="FFFFFF"/>
        </w:rPr>
        <w:t xml:space="preserve">метою Програми – є забезпечення ліквідаційної процедури відповідно до діючого законодавства, а саме виплати заборгованості по заробітній платі, вихідної допомоги працівникам підприємства та штрафних санкцій при його ліквідації. </w:t>
      </w:r>
    </w:p>
    <w:p w:rsidR="00C705BD" w:rsidRDefault="00C705BD" w:rsidP="00FA3609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705BD" w:rsidRDefault="00C705BD" w:rsidP="00FA3609">
      <w:pPr>
        <w:pStyle w:val="ListParagraph"/>
        <w:ind w:left="4320" w:hanging="3327"/>
        <w:jc w:val="center"/>
        <w:rPr>
          <w:b/>
          <w:bCs/>
          <w:szCs w:val="28"/>
        </w:rPr>
      </w:pPr>
      <w:r>
        <w:rPr>
          <w:b/>
          <w:bCs/>
          <w:szCs w:val="28"/>
        </w:rPr>
        <w:t>3. Обґрунтування шляхів і способів розв’язання проблеми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Надання фінансової підтримки комунальному підприємству буде здійснюватися за рахунок коштів бюджету розвитку районного бюджету.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80BD8">
        <w:rPr>
          <w:b/>
          <w:color w:val="000000"/>
          <w:sz w:val="28"/>
          <w:szCs w:val="28"/>
          <w:shd w:val="clear" w:color="auto" w:fill="FFFFFF"/>
        </w:rPr>
        <w:t>4.</w:t>
      </w:r>
      <w:r w:rsidRPr="00080BD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Основні завдання Програми.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Програмою визначено основне завдання на виконання якого буде надаватися фінансова допомога:</w:t>
      </w:r>
    </w:p>
    <w:p w:rsidR="00C705BD" w:rsidRDefault="00C705BD" w:rsidP="00FA360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Виплата заборгованості по заробітній платі, вихідної допомоги працівникам підприємства та штрафних санкцій. 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5. Організація реалізації Програми та здійснення контролю за її виконанням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 Реалізація програми покладається на Пологівську районну раду Запорізької області. У випадку необхідності корегування даної Програми відповідні зміни до неї вносяться рішенням Пологівської районної ради Запорізької області.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Безпосередній контроль за виконанням завдань програми здійснює  Пологівська районна рада Запорізької області та постійна комісія районної ради з питань  промислової політики, бюджету та управління об’єктами спільної власності територіальних громад 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F14DC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Фінансова забезпеченість Програми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Фінансування Програми здійснюється за рахунок коштів бюджету розвитку районного бюджету. Головним розпорядником коштів для виконання Програми є Пологівська районна рада Запорізької області.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Обсяги фінансування Програми на 2020 рік складає – </w:t>
      </w:r>
      <w:r>
        <w:rPr>
          <w:sz w:val="28"/>
          <w:szCs w:val="28"/>
          <w:lang w:val="ru-RU"/>
        </w:rPr>
        <w:t>__________</w:t>
      </w:r>
      <w:r>
        <w:rPr>
          <w:sz w:val="28"/>
          <w:szCs w:val="28"/>
        </w:rPr>
        <w:t xml:space="preserve">  грн.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14DC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Очікувані результати виконання Програми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Програми </w:t>
      </w:r>
      <w:r>
        <w:rPr>
          <w:sz w:val="28"/>
          <w:szCs w:val="28"/>
          <w:lang w:val="ru-RU"/>
        </w:rPr>
        <w:t>на</w:t>
      </w:r>
      <w:r>
        <w:rPr>
          <w:sz w:val="28"/>
          <w:szCs w:val="28"/>
        </w:rPr>
        <w:t>дасть можливість забезпечити ліквідацію комунального підприємства у встановлені законодавством строки.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705BD" w:rsidRPr="00697E33" w:rsidRDefault="00C705BD" w:rsidP="00FA3609">
      <w:pPr>
        <w:jc w:val="both"/>
        <w:rPr>
          <w:sz w:val="28"/>
          <w:szCs w:val="28"/>
          <w:lang w:val="ru-RU"/>
        </w:rPr>
      </w:pPr>
      <w:r>
        <w:rPr>
          <w:szCs w:val="28"/>
          <w:lang w:val="ru-RU"/>
        </w:rPr>
        <w:t>Го</w:t>
      </w:r>
      <w:r w:rsidRPr="00697E33">
        <w:rPr>
          <w:sz w:val="28"/>
          <w:szCs w:val="28"/>
          <w:lang w:val="ru-RU"/>
        </w:rPr>
        <w:t xml:space="preserve">ловний спеціаліст відділу </w:t>
      </w:r>
    </w:p>
    <w:p w:rsidR="00C705BD" w:rsidRPr="00697E33" w:rsidRDefault="00C705BD" w:rsidP="00FA3609">
      <w:pPr>
        <w:jc w:val="both"/>
        <w:rPr>
          <w:sz w:val="28"/>
          <w:szCs w:val="28"/>
        </w:rPr>
      </w:pPr>
      <w:r w:rsidRPr="00697E33">
        <w:rPr>
          <w:sz w:val="28"/>
          <w:szCs w:val="28"/>
          <w:lang w:val="ru-RU"/>
        </w:rPr>
        <w:t xml:space="preserve">організаційної роботи                                                                         В.В. Кошель 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Додаток 1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 рішення районної ради </w:t>
      </w:r>
    </w:p>
    <w:p w:rsidR="00C705BD" w:rsidRDefault="00C705BD" w:rsidP="00FA3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 № _____</w:t>
      </w:r>
    </w:p>
    <w:p w:rsidR="00C705BD" w:rsidRDefault="00C705BD" w:rsidP="00FA3609">
      <w:pPr>
        <w:jc w:val="both"/>
        <w:rPr>
          <w:lang w:val="ru-RU"/>
        </w:rPr>
      </w:pPr>
    </w:p>
    <w:p w:rsidR="00C705BD" w:rsidRDefault="00C705BD" w:rsidP="00FA3609">
      <w:pPr>
        <w:jc w:val="both"/>
        <w:rPr>
          <w:lang w:val="ru-RU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ПРОГРАМИ</w:t>
      </w:r>
    </w:p>
    <w:p w:rsidR="00C705BD" w:rsidRPr="008C0D39" w:rsidRDefault="00C705BD" w:rsidP="00FA3609">
      <w:pPr>
        <w:jc w:val="center"/>
        <w:rPr>
          <w:b/>
          <w:sz w:val="28"/>
          <w:szCs w:val="28"/>
        </w:rPr>
      </w:pPr>
      <w:r w:rsidRPr="008C0D39">
        <w:rPr>
          <w:sz w:val="28"/>
          <w:szCs w:val="28"/>
        </w:rPr>
        <w:t xml:space="preserve">фінансової підтримки комунальних підприємств 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8C0D39">
        <w:rPr>
          <w:sz w:val="28"/>
          <w:szCs w:val="28"/>
        </w:rPr>
        <w:t xml:space="preserve"> рік</w:t>
      </w: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</w:p>
    <w:p w:rsidR="00C705BD" w:rsidRPr="008C0D39" w:rsidRDefault="00C705BD" w:rsidP="00FA3609">
      <w:pPr>
        <w:tabs>
          <w:tab w:val="left" w:pos="851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1. Назва: Програма ф</w:t>
      </w:r>
      <w:r w:rsidRPr="008C0D39">
        <w:rPr>
          <w:sz w:val="28"/>
          <w:szCs w:val="28"/>
        </w:rPr>
        <w:t xml:space="preserve">інансової підтримки комунальних підприємств </w:t>
      </w:r>
      <w:r>
        <w:rPr>
          <w:sz w:val="28"/>
          <w:szCs w:val="28"/>
        </w:rPr>
        <w:t xml:space="preserve"> </w:t>
      </w:r>
      <w:r w:rsidRPr="008C0D39">
        <w:rPr>
          <w:sz w:val="28"/>
          <w:szCs w:val="28"/>
        </w:rPr>
        <w:t xml:space="preserve">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8C0D39">
        <w:rPr>
          <w:sz w:val="28"/>
          <w:szCs w:val="28"/>
        </w:rPr>
        <w:t xml:space="preserve"> рік</w:t>
      </w:r>
      <w:r>
        <w:rPr>
          <w:sz w:val="28"/>
          <w:szCs w:val="28"/>
        </w:rPr>
        <w:t>.</w:t>
      </w:r>
    </w:p>
    <w:p w:rsidR="00C705BD" w:rsidRDefault="00C705BD" w:rsidP="00FA36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C705BD" w:rsidRDefault="00C705BD" w:rsidP="00FA36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Замовник та координатор: Пологівська  районна рада Запорізької області. </w:t>
      </w:r>
    </w:p>
    <w:p w:rsidR="00C705BD" w:rsidRDefault="00C705BD" w:rsidP="00FA36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Мета: забезпечення виплата заборгованості по заробітній платі, вихідної допомоги працівникам підприємства та штрафних санкцій</w:t>
      </w:r>
    </w:p>
    <w:p w:rsidR="00C705BD" w:rsidRDefault="00C705BD" w:rsidP="00FA36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Етапи виконання: 2020 рік.</w:t>
      </w:r>
    </w:p>
    <w:p w:rsidR="00C705BD" w:rsidRDefault="00C705BD" w:rsidP="00FA36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Загальні обсяги фінансування у 2020 році –  _________ грн.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Очікувані результати: забезпечення виплата заборгованості по заробітній платі, вихідної допомоги працівникам підприємства та штрафних санкцій.</w:t>
      </w:r>
    </w:p>
    <w:p w:rsidR="00C705BD" w:rsidRDefault="00C705BD" w:rsidP="00FA36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C705BD" w:rsidRDefault="00C705BD" w:rsidP="00FA3609">
      <w:pPr>
        <w:ind w:firstLine="708"/>
        <w:jc w:val="both"/>
        <w:rPr>
          <w:sz w:val="28"/>
          <w:szCs w:val="28"/>
        </w:rPr>
      </w:pPr>
    </w:p>
    <w:p w:rsidR="00C705BD" w:rsidRPr="000A4AD6" w:rsidRDefault="00C705BD" w:rsidP="00FA3609">
      <w:pPr>
        <w:ind w:firstLine="708"/>
        <w:jc w:val="both"/>
        <w:rPr>
          <w:sz w:val="28"/>
          <w:szCs w:val="28"/>
        </w:rPr>
      </w:pPr>
    </w:p>
    <w:p w:rsidR="00C705BD" w:rsidRPr="000A4AD6" w:rsidRDefault="00C705BD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0A4AD6">
        <w:rPr>
          <w:color w:val="000000"/>
          <w:sz w:val="22"/>
          <w:szCs w:val="22"/>
        </w:rPr>
        <w:t xml:space="preserve">Головний спеціаліст  </w:t>
      </w:r>
    </w:p>
    <w:p w:rsidR="00C705BD" w:rsidRPr="000A4AD6" w:rsidRDefault="00C705BD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0A4AD6">
        <w:rPr>
          <w:color w:val="000000"/>
          <w:sz w:val="22"/>
          <w:szCs w:val="22"/>
        </w:rPr>
        <w:t>відділу організаційної роботи</w:t>
      </w:r>
    </w:p>
    <w:p w:rsidR="00C705BD" w:rsidRPr="000A4AD6" w:rsidRDefault="00C705BD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0A4AD6">
        <w:rPr>
          <w:color w:val="000000"/>
          <w:sz w:val="22"/>
          <w:szCs w:val="22"/>
        </w:rPr>
        <w:t xml:space="preserve">виконавчого апарату районної ради                           </w:t>
      </w:r>
      <w:r>
        <w:rPr>
          <w:color w:val="000000"/>
          <w:sz w:val="22"/>
          <w:szCs w:val="22"/>
        </w:rPr>
        <w:t xml:space="preserve">                         </w:t>
      </w:r>
      <w:r w:rsidRPr="000A4AD6">
        <w:rPr>
          <w:color w:val="000000"/>
          <w:sz w:val="22"/>
          <w:szCs w:val="22"/>
        </w:rPr>
        <w:t xml:space="preserve">             В.В. Кошель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 2 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 рішення районної ради </w:t>
      </w:r>
    </w:p>
    <w:p w:rsidR="00C705BD" w:rsidRDefault="00C705BD" w:rsidP="00FA36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 № _____</w:t>
      </w: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C705BD" w:rsidRDefault="00C705BD" w:rsidP="00FA3609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7"/>
        <w:gridCol w:w="3811"/>
        <w:gridCol w:w="2007"/>
        <w:gridCol w:w="1477"/>
        <w:gridCol w:w="1849"/>
      </w:tblGrid>
      <w:tr w:rsidR="00C705BD" w:rsidTr="001B6C4D">
        <w:tc>
          <w:tcPr>
            <w:tcW w:w="427" w:type="dxa"/>
          </w:tcPr>
          <w:p w:rsidR="00C705BD" w:rsidRDefault="00C705BD" w:rsidP="001B6C4D">
            <w:pPr>
              <w:jc w:val="both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C705B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086" w:type="dxa"/>
          </w:tcPr>
          <w:p w:rsidR="00C705B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49" w:type="dxa"/>
          </w:tcPr>
          <w:p w:rsidR="00C705B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Термін виконання</w:t>
            </w:r>
          </w:p>
        </w:tc>
        <w:tc>
          <w:tcPr>
            <w:tcW w:w="1198" w:type="dxa"/>
          </w:tcPr>
          <w:p w:rsidR="00C705B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Обсяги фінансування</w:t>
            </w:r>
          </w:p>
        </w:tc>
      </w:tr>
      <w:tr w:rsidR="00C705BD" w:rsidRPr="00426F2D" w:rsidTr="001B6C4D">
        <w:tc>
          <w:tcPr>
            <w:tcW w:w="427" w:type="dxa"/>
          </w:tcPr>
          <w:p w:rsidR="00C705BD" w:rsidRPr="00426F2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426F2D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C705BD" w:rsidRPr="00426F2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426F2D">
              <w:rPr>
                <w:sz w:val="28"/>
                <w:szCs w:val="28"/>
                <w:lang w:eastAsia="uk-UA"/>
              </w:rPr>
              <w:t>Фінансова підтримка комунального підприємства «</w:t>
            </w:r>
            <w:r>
              <w:rPr>
                <w:sz w:val="28"/>
                <w:szCs w:val="28"/>
              </w:rPr>
              <w:t>Центральна районна аптека №39</w:t>
            </w:r>
            <w:r w:rsidRPr="00426F2D">
              <w:rPr>
                <w:sz w:val="28"/>
                <w:szCs w:val="28"/>
                <w:lang w:eastAsia="uk-UA"/>
              </w:rPr>
              <w:t>» Пологівської р</w:t>
            </w:r>
            <w:r>
              <w:rPr>
                <w:sz w:val="28"/>
                <w:szCs w:val="28"/>
                <w:lang w:eastAsia="uk-UA"/>
              </w:rPr>
              <w:t xml:space="preserve">айонної ради </w:t>
            </w:r>
          </w:p>
        </w:tc>
        <w:tc>
          <w:tcPr>
            <w:tcW w:w="2086" w:type="dxa"/>
          </w:tcPr>
          <w:p w:rsidR="00C705BD" w:rsidRPr="00426F2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426F2D">
              <w:rPr>
                <w:sz w:val="28"/>
                <w:szCs w:val="28"/>
                <w:lang w:eastAsia="uk-UA"/>
              </w:rPr>
              <w:t>Пологівська районна рада Запорізької області</w:t>
            </w:r>
          </w:p>
        </w:tc>
        <w:tc>
          <w:tcPr>
            <w:tcW w:w="249" w:type="dxa"/>
          </w:tcPr>
          <w:p w:rsidR="00C705BD" w:rsidRPr="00426F2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2020 рік</w:t>
            </w:r>
          </w:p>
          <w:p w:rsidR="00C705BD" w:rsidRPr="00426F2D" w:rsidRDefault="00C705BD" w:rsidP="001B6C4D">
            <w:pPr>
              <w:rPr>
                <w:sz w:val="28"/>
                <w:szCs w:val="28"/>
                <w:lang w:eastAsia="uk-UA"/>
              </w:rPr>
            </w:pPr>
          </w:p>
          <w:p w:rsidR="00C705BD" w:rsidRPr="00426F2D" w:rsidRDefault="00C705BD" w:rsidP="001B6C4D">
            <w:pPr>
              <w:rPr>
                <w:sz w:val="28"/>
                <w:szCs w:val="28"/>
                <w:lang w:eastAsia="uk-UA"/>
              </w:rPr>
            </w:pPr>
          </w:p>
          <w:p w:rsidR="00C705BD" w:rsidRPr="00426F2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98" w:type="dxa"/>
          </w:tcPr>
          <w:p w:rsidR="00C705BD" w:rsidRDefault="00C705BD" w:rsidP="001B6C4D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  <w:lang w:eastAsia="uk-UA"/>
              </w:rPr>
            </w:pPr>
          </w:p>
          <w:p w:rsidR="00C705BD" w:rsidRPr="00426F2D" w:rsidRDefault="00C705BD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426F2D">
              <w:rPr>
                <w:sz w:val="28"/>
                <w:szCs w:val="28"/>
                <w:lang w:eastAsia="uk-UA"/>
              </w:rPr>
              <w:t>грн.</w:t>
            </w:r>
          </w:p>
        </w:tc>
      </w:tr>
    </w:tbl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Pr="000A4AD6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b/>
          <w:sz w:val="22"/>
          <w:szCs w:val="22"/>
        </w:rPr>
      </w:pPr>
    </w:p>
    <w:p w:rsidR="00C705BD" w:rsidRPr="000A4AD6" w:rsidRDefault="00C705BD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0A4AD6">
        <w:rPr>
          <w:color w:val="000000"/>
          <w:sz w:val="22"/>
          <w:szCs w:val="22"/>
        </w:rPr>
        <w:t xml:space="preserve">Головний спеціаліст  </w:t>
      </w:r>
    </w:p>
    <w:p w:rsidR="00C705BD" w:rsidRPr="000A4AD6" w:rsidRDefault="00C705BD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0A4AD6">
        <w:rPr>
          <w:color w:val="000000"/>
          <w:sz w:val="22"/>
          <w:szCs w:val="22"/>
        </w:rPr>
        <w:t>відділу організаційної роботи</w:t>
      </w:r>
    </w:p>
    <w:p w:rsidR="00C705BD" w:rsidRPr="000A4AD6" w:rsidRDefault="00C705BD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0A4AD6">
        <w:rPr>
          <w:color w:val="000000"/>
          <w:sz w:val="22"/>
          <w:szCs w:val="22"/>
        </w:rPr>
        <w:t xml:space="preserve">виконавчого апарату районної ради                            </w:t>
      </w:r>
      <w:r>
        <w:rPr>
          <w:color w:val="000000"/>
          <w:sz w:val="22"/>
          <w:szCs w:val="22"/>
        </w:rPr>
        <w:t xml:space="preserve">                              </w:t>
      </w:r>
      <w:r w:rsidRPr="000A4AD6">
        <w:rPr>
          <w:color w:val="000000"/>
          <w:sz w:val="22"/>
          <w:szCs w:val="22"/>
        </w:rPr>
        <w:t xml:space="preserve">            В.В. Кошель</w:t>
      </w: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Pr="00080BD8" w:rsidRDefault="00C705BD" w:rsidP="00FA3609">
      <w:pPr>
        <w:pStyle w:val="ListParagraph"/>
        <w:spacing w:line="240" w:lineRule="exact"/>
        <w:ind w:left="4320"/>
        <w:jc w:val="both"/>
        <w:rPr>
          <w:color w:val="000000"/>
          <w:szCs w:val="28"/>
          <w:shd w:val="clear" w:color="auto" w:fill="FFFFFF"/>
        </w:rPr>
      </w:pPr>
    </w:p>
    <w:p w:rsidR="00C705BD" w:rsidRPr="00080BD8" w:rsidRDefault="00C705BD" w:rsidP="00FA3609">
      <w:pPr>
        <w:spacing w:line="240" w:lineRule="exact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ab/>
      </w:r>
    </w:p>
    <w:p w:rsidR="00C705BD" w:rsidRPr="00AD77F8" w:rsidRDefault="00C705BD" w:rsidP="00FA3609">
      <w:pPr>
        <w:pStyle w:val="ListParagraph"/>
        <w:spacing w:line="240" w:lineRule="exact"/>
        <w:ind w:left="4320"/>
        <w:rPr>
          <w:b/>
          <w:color w:val="000000"/>
          <w:szCs w:val="28"/>
          <w:shd w:val="clear" w:color="auto" w:fill="FFFFFF"/>
        </w:rPr>
      </w:pPr>
    </w:p>
    <w:p w:rsidR="00C705BD" w:rsidRDefault="00C705BD" w:rsidP="00FA3609">
      <w:pPr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jc w:val="both"/>
        <w:rPr>
          <w:b/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Default="00C705BD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705BD" w:rsidRPr="00080BD8" w:rsidRDefault="00C705BD" w:rsidP="00FA3609">
      <w:pPr>
        <w:pStyle w:val="ListParagraph"/>
        <w:spacing w:line="240" w:lineRule="exact"/>
        <w:ind w:left="4320"/>
        <w:jc w:val="both"/>
        <w:rPr>
          <w:color w:val="000000"/>
          <w:szCs w:val="28"/>
          <w:shd w:val="clear" w:color="auto" w:fill="FFFFFF"/>
        </w:rPr>
      </w:pPr>
    </w:p>
    <w:p w:rsidR="00C705BD" w:rsidRPr="00080BD8" w:rsidRDefault="00C705BD" w:rsidP="00FA3609">
      <w:pPr>
        <w:spacing w:line="240" w:lineRule="exact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ab/>
      </w:r>
    </w:p>
    <w:p w:rsidR="00C705BD" w:rsidRDefault="00C705BD" w:rsidP="00FA3609">
      <w:pPr>
        <w:jc w:val="both"/>
      </w:pPr>
    </w:p>
    <w:p w:rsidR="00C705BD" w:rsidRDefault="00C705BD" w:rsidP="00FA3609">
      <w:pPr>
        <w:jc w:val="both"/>
      </w:pPr>
    </w:p>
    <w:sectPr w:rsidR="00C705BD" w:rsidSect="00C10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¦М§Є§±§Б Light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CDD"/>
    <w:multiLevelType w:val="hybridMultilevel"/>
    <w:tmpl w:val="EC2CF0D6"/>
    <w:lvl w:ilvl="0" w:tplc="1460EF2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1F41C2F"/>
    <w:multiLevelType w:val="hybridMultilevel"/>
    <w:tmpl w:val="BBAE9528"/>
    <w:lvl w:ilvl="0" w:tplc="0419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609"/>
    <w:rsid w:val="00011586"/>
    <w:rsid w:val="00067F56"/>
    <w:rsid w:val="00080BD8"/>
    <w:rsid w:val="000A4AD6"/>
    <w:rsid w:val="001B6C4D"/>
    <w:rsid w:val="001E0BC1"/>
    <w:rsid w:val="00235579"/>
    <w:rsid w:val="002C32E5"/>
    <w:rsid w:val="002F14DC"/>
    <w:rsid w:val="003869DC"/>
    <w:rsid w:val="00426F2D"/>
    <w:rsid w:val="00434543"/>
    <w:rsid w:val="00545A67"/>
    <w:rsid w:val="00697E33"/>
    <w:rsid w:val="007B0F25"/>
    <w:rsid w:val="007D6E25"/>
    <w:rsid w:val="008C0D39"/>
    <w:rsid w:val="00926F50"/>
    <w:rsid w:val="00941A42"/>
    <w:rsid w:val="0094350E"/>
    <w:rsid w:val="00A434D9"/>
    <w:rsid w:val="00AD77F8"/>
    <w:rsid w:val="00C106A9"/>
    <w:rsid w:val="00C705BD"/>
    <w:rsid w:val="00CB3403"/>
    <w:rsid w:val="00D160BD"/>
    <w:rsid w:val="00D61305"/>
    <w:rsid w:val="00F55291"/>
    <w:rsid w:val="00FA3609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609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3609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3609"/>
    <w:pPr>
      <w:keepNext/>
      <w:keepLines/>
      <w:spacing w:before="40"/>
      <w:outlineLvl w:val="2"/>
    </w:pPr>
    <w:rPr>
      <w:rFonts w:ascii="Calibri Light" w:eastAsia="DengXian Light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609"/>
    <w:pPr>
      <w:keepNext/>
      <w:keepLines/>
      <w:spacing w:before="40"/>
      <w:outlineLvl w:val="3"/>
    </w:pPr>
    <w:rPr>
      <w:rFonts w:ascii="Calibri Light" w:eastAsia="DengXian Light" w:hAnsi="Calibri Light"/>
      <w:i/>
      <w:iCs/>
      <w:color w:val="2E74B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360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A3609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3609"/>
    <w:rPr>
      <w:rFonts w:ascii="Calibri Light" w:eastAsia="DengXian Light" w:hAnsi="Calibri Light" w:cs="Times New Roman"/>
      <w:color w:val="1F4D78"/>
      <w:sz w:val="24"/>
      <w:szCs w:val="24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3609"/>
    <w:rPr>
      <w:rFonts w:ascii="Calibri Light" w:eastAsia="DengXian Light" w:hAnsi="Calibri Light" w:cs="Times New Roman"/>
      <w:i/>
      <w:iCs/>
      <w:color w:val="2E74B5"/>
      <w:sz w:val="24"/>
      <w:szCs w:val="24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FA3609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rsid w:val="00FA3609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A3609"/>
    <w:rPr>
      <w:rFonts w:ascii="Times New Roman" w:hAnsi="Times New Roman" w:cs="Times New Roman"/>
      <w:sz w:val="24"/>
      <w:szCs w:val="24"/>
      <w:lang w:val="uk-UA" w:eastAsia="ru-RU"/>
    </w:rPr>
  </w:style>
  <w:style w:type="paragraph" w:styleId="PlainText">
    <w:name w:val="Plain Text"/>
    <w:basedOn w:val="Normal"/>
    <w:link w:val="PlainTextChar"/>
    <w:uiPriority w:val="99"/>
    <w:semiHidden/>
    <w:rsid w:val="00FA3609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FA3609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FA3609"/>
    <w:pPr>
      <w:ind w:left="720"/>
      <w:contextualSpacing/>
    </w:pPr>
    <w:rPr>
      <w:sz w:val="28"/>
    </w:rPr>
  </w:style>
  <w:style w:type="paragraph" w:styleId="NormalWeb">
    <w:name w:val="Normal (Web)"/>
    <w:basedOn w:val="Normal"/>
    <w:uiPriority w:val="99"/>
    <w:semiHidden/>
    <w:rsid w:val="00FA360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6</Pages>
  <Words>4228</Words>
  <Characters>2410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2020-01-31T07:36:00Z</dcterms:created>
  <dcterms:modified xsi:type="dcterms:W3CDTF">2020-02-03T13:33:00Z</dcterms:modified>
</cp:coreProperties>
</file>